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03985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CHAMBOUR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9BB78F6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Bray, Berkshire.</w:t>
      </w:r>
    </w:p>
    <w:p w14:paraId="481C4072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E12F66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46207" w14:textId="77777777" w:rsidR="007E25D4" w:rsidRDefault="007E25D4" w:rsidP="007E25D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Berkshire the tax of a fifteenth and a tenth granted to the King at the last Parliament.</w:t>
      </w:r>
    </w:p>
    <w:p w14:paraId="179177B1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42A99046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0B880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2F5FE" w14:textId="77777777" w:rsidR="007E25D4" w:rsidRDefault="007E25D4" w:rsidP="007E2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3E6D19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3EFFD" w14:textId="77777777" w:rsidR="007E25D4" w:rsidRDefault="007E25D4" w:rsidP="009139A6">
      <w:r>
        <w:separator/>
      </w:r>
    </w:p>
  </w:endnote>
  <w:endnote w:type="continuationSeparator" w:id="0">
    <w:p w14:paraId="2F9E8FAD" w14:textId="77777777" w:rsidR="007E25D4" w:rsidRDefault="007E25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FB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32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74970" w14:textId="77777777" w:rsidR="007E25D4" w:rsidRDefault="007E25D4" w:rsidP="009139A6">
      <w:r>
        <w:separator/>
      </w:r>
    </w:p>
  </w:footnote>
  <w:footnote w:type="continuationSeparator" w:id="0">
    <w:p w14:paraId="10DC0E8A" w14:textId="77777777" w:rsidR="007E25D4" w:rsidRDefault="007E25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94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56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4B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5D4"/>
    <w:rsid w:val="000666E0"/>
    <w:rsid w:val="002510B7"/>
    <w:rsid w:val="005C130B"/>
    <w:rsid w:val="007E25D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135ED"/>
  <w15:chartTrackingRefBased/>
  <w15:docId w15:val="{DFD76B00-B65A-4E40-93B1-06EF61C5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2021-06-07T21:21:00Z</dcterms:created>
  <dcterms:modified xsi:type="dcterms:W3CDTF">2021-06-07T21:21:00Z</dcterms:modified>
</cp:coreProperties>
</file>